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C7" w:rsidRPr="00957C16" w:rsidRDefault="008454C7" w:rsidP="007A6E9D">
      <w:pPr>
        <w:pStyle w:val="BodyTextIndent"/>
        <w:ind w:left="0" w:firstLine="0"/>
        <w:jc w:val="center"/>
        <w:rPr>
          <w:b/>
          <w:bCs/>
          <w:sz w:val="22"/>
          <w:szCs w:val="22"/>
        </w:rPr>
      </w:pPr>
      <w:r w:rsidRPr="00957C16">
        <w:rPr>
          <w:b/>
          <w:bCs/>
          <w:sz w:val="22"/>
          <w:szCs w:val="22"/>
        </w:rPr>
        <w:t>ARTOVA ALTINOVA ORTAOKULU</w:t>
      </w:r>
    </w:p>
    <w:p w:rsidR="008454C7" w:rsidRPr="00957C16" w:rsidRDefault="008454C7" w:rsidP="007A6E9D">
      <w:pPr>
        <w:tabs>
          <w:tab w:val="center" w:pos="5421"/>
        </w:tabs>
        <w:spacing w:after="0" w:line="240" w:lineRule="auto"/>
        <w:ind w:firstLine="70"/>
        <w:jc w:val="both"/>
        <w:rPr>
          <w:rFonts w:ascii="Times New Roman" w:hAnsi="Times New Roman" w:cs="Times New Roman"/>
          <w:b/>
          <w:bCs/>
          <w:lang w:eastAsia="tr-TR"/>
        </w:rPr>
      </w:pPr>
      <w:r w:rsidRPr="00957C16">
        <w:rPr>
          <w:rFonts w:ascii="Times New Roman" w:hAnsi="Times New Roman" w:cs="Times New Roman"/>
          <w:b/>
          <w:bCs/>
        </w:rPr>
        <w:tab/>
        <w:t>KUR’AN-I KERİM DERS PLANI</w:t>
      </w:r>
      <w:r w:rsidRPr="00957C16">
        <w:rPr>
          <w:rFonts w:ascii="Times New Roman" w:hAnsi="Times New Roman" w:cs="Times New Roman"/>
          <w:b/>
          <w:bCs/>
          <w:lang w:eastAsia="tr-TR"/>
        </w:rPr>
        <w:t xml:space="preserve"> </w:t>
      </w:r>
    </w:p>
    <w:p w:rsidR="008454C7" w:rsidRPr="00F65657" w:rsidRDefault="008454C7" w:rsidP="00F65657">
      <w:pPr>
        <w:tabs>
          <w:tab w:val="center" w:pos="5421"/>
        </w:tabs>
        <w:spacing w:after="0" w:line="240" w:lineRule="auto"/>
        <w:ind w:firstLine="70"/>
        <w:jc w:val="both"/>
        <w:rPr>
          <w:rFonts w:ascii="Times New Roman" w:hAnsi="Times New Roman" w:cs="Times New Roman"/>
          <w:b/>
          <w:bCs/>
          <w:sz w:val="16"/>
          <w:szCs w:val="24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BÖLÜM I:                                                                                       </w:t>
      </w:r>
    </w:p>
    <w:tbl>
      <w:tblPr>
        <w:tblW w:w="10627" w:type="dxa"/>
        <w:jc w:val="center"/>
        <w:tblInd w:w="-46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07"/>
        <w:gridCol w:w="7920"/>
      </w:tblGrid>
      <w:tr w:rsidR="008454C7" w:rsidRPr="007D77AD" w:rsidTr="008213DF">
        <w:trPr>
          <w:jc w:val="center"/>
        </w:trPr>
        <w:tc>
          <w:tcPr>
            <w:tcW w:w="2707" w:type="dxa"/>
            <w:tcBorders>
              <w:top w:val="single" w:sz="18" w:space="0" w:color="auto"/>
            </w:tcBorders>
            <w:vAlign w:val="center"/>
          </w:tcPr>
          <w:p w:rsidR="008454C7" w:rsidRPr="00F65657" w:rsidRDefault="008454C7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Dersin adı</w:t>
            </w:r>
          </w:p>
        </w:tc>
        <w:tc>
          <w:tcPr>
            <w:tcW w:w="7920" w:type="dxa"/>
            <w:tcBorders>
              <w:top w:val="single" w:sz="18" w:space="0" w:color="auto"/>
            </w:tcBorders>
          </w:tcPr>
          <w:p w:rsidR="008454C7" w:rsidRPr="00F65657" w:rsidRDefault="008454C7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KUR’AN-I KERİM</w:t>
            </w:r>
          </w:p>
        </w:tc>
      </w:tr>
      <w:tr w:rsidR="008454C7" w:rsidRPr="007D77AD" w:rsidTr="008213DF">
        <w:trPr>
          <w:jc w:val="center"/>
        </w:trPr>
        <w:tc>
          <w:tcPr>
            <w:tcW w:w="2707" w:type="dxa"/>
            <w:vAlign w:val="center"/>
          </w:tcPr>
          <w:p w:rsidR="008454C7" w:rsidRPr="00F65657" w:rsidRDefault="008454C7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Sınıf</w:t>
            </w:r>
          </w:p>
        </w:tc>
        <w:tc>
          <w:tcPr>
            <w:tcW w:w="7920" w:type="dxa"/>
          </w:tcPr>
          <w:p w:rsidR="008454C7" w:rsidRPr="00F65657" w:rsidRDefault="008454C7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  <w:t>7</w:t>
            </w:r>
          </w:p>
        </w:tc>
      </w:tr>
      <w:tr w:rsidR="008454C7" w:rsidRPr="007D77AD" w:rsidTr="008213DF">
        <w:trPr>
          <w:trHeight w:val="286"/>
          <w:jc w:val="center"/>
        </w:trPr>
        <w:tc>
          <w:tcPr>
            <w:tcW w:w="2707" w:type="dxa"/>
            <w:vAlign w:val="center"/>
          </w:tcPr>
          <w:p w:rsidR="008454C7" w:rsidRPr="00F65657" w:rsidRDefault="008454C7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Ünitenin Adı/No</w:t>
            </w:r>
          </w:p>
        </w:tc>
        <w:tc>
          <w:tcPr>
            <w:tcW w:w="7920" w:type="dxa"/>
            <w:vAlign w:val="center"/>
          </w:tcPr>
          <w:p w:rsidR="008454C7" w:rsidRPr="00F65657" w:rsidRDefault="008454C7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KUR’AN-I KERİM’İ TANIYALIM-ÖĞRENME ALANI:</w:t>
            </w:r>
            <w:r w:rsidRPr="00F65657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F6565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KUR’AN-I KERİM VE MESAJI</w:t>
            </w:r>
          </w:p>
        </w:tc>
      </w:tr>
      <w:tr w:rsidR="008454C7" w:rsidRPr="007D77AD" w:rsidTr="008213DF">
        <w:trPr>
          <w:jc w:val="center"/>
        </w:trPr>
        <w:tc>
          <w:tcPr>
            <w:tcW w:w="2707" w:type="dxa"/>
            <w:vAlign w:val="center"/>
          </w:tcPr>
          <w:p w:rsidR="008454C7" w:rsidRPr="00F65657" w:rsidRDefault="008454C7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Konu</w:t>
            </w:r>
          </w:p>
        </w:tc>
        <w:tc>
          <w:tcPr>
            <w:tcW w:w="7920" w:type="dxa"/>
          </w:tcPr>
          <w:p w:rsidR="008454C7" w:rsidRPr="00F65657" w:rsidRDefault="008454C7" w:rsidP="00F65657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. K. Kerim’in İslam Dinindeki Yeri ve Önemi</w:t>
            </w:r>
          </w:p>
        </w:tc>
      </w:tr>
      <w:tr w:rsidR="008454C7" w:rsidRPr="007D77AD" w:rsidTr="008213DF">
        <w:trPr>
          <w:jc w:val="center"/>
        </w:trPr>
        <w:tc>
          <w:tcPr>
            <w:tcW w:w="2707" w:type="dxa"/>
            <w:tcBorders>
              <w:bottom w:val="single" w:sz="18" w:space="0" w:color="auto"/>
            </w:tcBorders>
            <w:vAlign w:val="center"/>
          </w:tcPr>
          <w:p w:rsidR="008454C7" w:rsidRPr="00F65657" w:rsidRDefault="008454C7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Önerilen Süre</w:t>
            </w:r>
          </w:p>
        </w:tc>
        <w:tc>
          <w:tcPr>
            <w:tcW w:w="7920" w:type="dxa"/>
            <w:tcBorders>
              <w:bottom w:val="single" w:sz="18" w:space="0" w:color="auto"/>
            </w:tcBorders>
            <w:vAlign w:val="center"/>
          </w:tcPr>
          <w:p w:rsidR="008454C7" w:rsidRPr="00F65657" w:rsidRDefault="008454C7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40+40</w:t>
            </w:r>
          </w:p>
        </w:tc>
      </w:tr>
    </w:tbl>
    <w:p w:rsidR="008454C7" w:rsidRPr="00F65657" w:rsidRDefault="008454C7" w:rsidP="00F65657">
      <w:pPr>
        <w:spacing w:after="0" w:line="240" w:lineRule="auto"/>
        <w:ind w:firstLine="180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BÖLÜM II:</w:t>
      </w:r>
    </w:p>
    <w:tbl>
      <w:tblPr>
        <w:tblW w:w="10602" w:type="dxa"/>
        <w:jc w:val="center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3"/>
        <w:gridCol w:w="7909"/>
      </w:tblGrid>
      <w:tr w:rsidR="008454C7" w:rsidRPr="007D77AD" w:rsidTr="008213DF">
        <w:trPr>
          <w:trHeight w:val="406"/>
          <w:jc w:val="center"/>
        </w:trPr>
        <w:tc>
          <w:tcPr>
            <w:tcW w:w="2693" w:type="dxa"/>
            <w:tcBorders>
              <w:top w:val="single" w:sz="18" w:space="0" w:color="auto"/>
            </w:tcBorders>
            <w:vAlign w:val="center"/>
          </w:tcPr>
          <w:p w:rsidR="008454C7" w:rsidRPr="00F65657" w:rsidRDefault="008454C7" w:rsidP="00F65657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Öğrenci Kazanımları/</w:t>
            </w:r>
          </w:p>
          <w:p w:rsidR="008454C7" w:rsidRPr="00F65657" w:rsidRDefault="008454C7" w:rsidP="00F65657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Hedef ve Davranışlar</w:t>
            </w:r>
          </w:p>
        </w:tc>
        <w:tc>
          <w:tcPr>
            <w:tcW w:w="7909" w:type="dxa"/>
            <w:tcBorders>
              <w:top w:val="single" w:sz="18" w:space="0" w:color="auto"/>
            </w:tcBorders>
          </w:tcPr>
          <w:p w:rsidR="008454C7" w:rsidRPr="00711D70" w:rsidRDefault="008454C7" w:rsidP="0071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11D70"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  <w:t>4. İbrahim suresini genel özellikleriyle tanır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  <w:t>.</w:t>
            </w:r>
          </w:p>
        </w:tc>
      </w:tr>
      <w:tr w:rsidR="008454C7" w:rsidRPr="007D77AD" w:rsidTr="008213DF">
        <w:trPr>
          <w:trHeight w:val="406"/>
          <w:jc w:val="center"/>
        </w:trPr>
        <w:tc>
          <w:tcPr>
            <w:tcW w:w="2693" w:type="dxa"/>
            <w:vAlign w:val="center"/>
          </w:tcPr>
          <w:p w:rsidR="008454C7" w:rsidRPr="00F65657" w:rsidRDefault="008454C7" w:rsidP="00F65657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Ünite Kavramları ve Sembolleri/</w:t>
            </w:r>
          </w:p>
          <w:p w:rsidR="008454C7" w:rsidRPr="00F65657" w:rsidRDefault="008454C7" w:rsidP="00F65657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Davranış Örüntüsü</w:t>
            </w:r>
          </w:p>
        </w:tc>
        <w:tc>
          <w:tcPr>
            <w:tcW w:w="7909" w:type="dxa"/>
            <w:vAlign w:val="center"/>
          </w:tcPr>
          <w:p w:rsidR="008454C7" w:rsidRPr="00F65657" w:rsidRDefault="008454C7" w:rsidP="00053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Mukattaa harfleri, şükür</w:t>
            </w:r>
          </w:p>
        </w:tc>
      </w:tr>
      <w:tr w:rsidR="008454C7" w:rsidRPr="007D77AD" w:rsidTr="008213DF">
        <w:trPr>
          <w:trHeight w:val="216"/>
          <w:jc w:val="center"/>
        </w:trPr>
        <w:tc>
          <w:tcPr>
            <w:tcW w:w="2693" w:type="dxa"/>
            <w:vAlign w:val="center"/>
          </w:tcPr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Güvenlik Önlemleri (Varsa)</w:t>
            </w:r>
          </w:p>
        </w:tc>
        <w:tc>
          <w:tcPr>
            <w:tcW w:w="7909" w:type="dxa"/>
            <w:vAlign w:val="center"/>
          </w:tcPr>
          <w:p w:rsidR="008454C7" w:rsidRPr="00F65657" w:rsidRDefault="008454C7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</w:p>
        </w:tc>
      </w:tr>
      <w:tr w:rsidR="008454C7" w:rsidRPr="007D77AD" w:rsidTr="008213DF">
        <w:trPr>
          <w:trHeight w:val="406"/>
          <w:jc w:val="center"/>
        </w:trPr>
        <w:tc>
          <w:tcPr>
            <w:tcW w:w="2693" w:type="dxa"/>
            <w:vAlign w:val="center"/>
          </w:tcPr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Öğretme-Öğrenme-Yöntem ve Teknikleri</w:t>
            </w:r>
          </w:p>
        </w:tc>
        <w:tc>
          <w:tcPr>
            <w:tcW w:w="7909" w:type="dxa"/>
            <w:vAlign w:val="center"/>
          </w:tcPr>
          <w:p w:rsidR="008454C7" w:rsidRPr="00F65657" w:rsidRDefault="008454C7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Anlatım, Soru-Cevap</w:t>
            </w:r>
          </w:p>
        </w:tc>
      </w:tr>
      <w:tr w:rsidR="008454C7" w:rsidRPr="007D77AD" w:rsidTr="008213DF">
        <w:trPr>
          <w:trHeight w:val="622"/>
          <w:jc w:val="center"/>
        </w:trPr>
        <w:tc>
          <w:tcPr>
            <w:tcW w:w="2693" w:type="dxa"/>
            <w:vAlign w:val="center"/>
          </w:tcPr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Kullanılan Eğitim Teknolojileri-</w:t>
            </w:r>
          </w:p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Araç, Gereçler ve Kaynakça</w:t>
            </w:r>
          </w:p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</w:tc>
        <w:tc>
          <w:tcPr>
            <w:tcW w:w="7909" w:type="dxa"/>
            <w:vAlign w:val="center"/>
          </w:tcPr>
          <w:p w:rsidR="008454C7" w:rsidRPr="00F65657" w:rsidRDefault="008454C7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Temel Dini Bilgiler(Diyanet),Kur’an-ı Kerim Meali (Diyanet),İlmihal (Diyanet), İslam Ansiklopedisi(Diyanet)</w:t>
            </w: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 xml:space="preserve"> Pdf Ders Kitabı</w:t>
            </w:r>
          </w:p>
        </w:tc>
      </w:tr>
      <w:tr w:rsidR="008454C7" w:rsidRPr="007D77AD" w:rsidTr="008213DF">
        <w:trPr>
          <w:trHeight w:val="204"/>
          <w:jc w:val="center"/>
        </w:trPr>
        <w:tc>
          <w:tcPr>
            <w:tcW w:w="2693" w:type="dxa"/>
            <w:vAlign w:val="center"/>
          </w:tcPr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Öğretme-Öğrenme Etkinlikleri:</w:t>
            </w:r>
          </w:p>
        </w:tc>
        <w:tc>
          <w:tcPr>
            <w:tcW w:w="7909" w:type="dxa"/>
            <w:vAlign w:val="center"/>
          </w:tcPr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</w:p>
        </w:tc>
      </w:tr>
      <w:tr w:rsidR="008454C7" w:rsidRPr="007D77AD" w:rsidTr="008213DF">
        <w:trPr>
          <w:trHeight w:val="5247"/>
          <w:jc w:val="center"/>
        </w:trPr>
        <w:tc>
          <w:tcPr>
            <w:tcW w:w="2693" w:type="dxa"/>
          </w:tcPr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Dikkati Çekme</w:t>
            </w:r>
          </w:p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Güdüleme</w:t>
            </w:r>
          </w:p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Gözden Geçirme</w:t>
            </w:r>
          </w:p>
          <w:p w:rsidR="008454C7" w:rsidRPr="00F65657" w:rsidRDefault="008454C7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Derse Geçiş</w:t>
            </w:r>
          </w:p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Bireysel Öğrenme Etkinlikleri</w:t>
            </w:r>
          </w:p>
          <w:p w:rsidR="008454C7" w:rsidRPr="00F65657" w:rsidRDefault="008454C7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(Ödev, deney, problem çözme vb.)</w:t>
            </w:r>
          </w:p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</w:tc>
        <w:tc>
          <w:tcPr>
            <w:tcW w:w="7909" w:type="dxa"/>
          </w:tcPr>
          <w:p w:rsidR="008454C7" w:rsidRPr="007D77AD" w:rsidRDefault="008454C7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454C7" w:rsidRPr="007D77AD" w:rsidRDefault="008454C7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454C7" w:rsidRPr="007D77AD" w:rsidRDefault="008454C7" w:rsidP="0071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7A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 İbrahim Suresi:</w:t>
            </w:r>
            <w:r w:rsidRPr="007D77AD">
              <w:rPr>
                <w:rFonts w:ascii="ArialMT" w:eastAsia="Times New Roman" w:cs="ArialMT"/>
              </w:rPr>
              <w:t xml:space="preserve"> </w:t>
            </w:r>
            <w:r w:rsidRPr="007D77AD">
              <w:rPr>
                <w:rFonts w:ascii="Times New Roman" w:hAnsi="Times New Roman" w:cs="Times New Roman"/>
                <w:sz w:val="18"/>
                <w:szCs w:val="18"/>
              </w:rPr>
              <w:t>Kur’an-ı Kerim’de kendisinden çok söz edilen peygamberlerden biri de Hz. İbrahim’dir. Kur’an-ı Kerim onu ağırbaşlı, yumuşak huylu, akıllı, kendisini Allah’a adayan, çok şükreden, misafirperver, sabırlı ve bilge bir insan olarak tanıtır. Onun tevhit mücadelesini, sabrını ve Allah’ın</w:t>
            </w:r>
          </w:p>
          <w:p w:rsidR="008454C7" w:rsidRPr="007D77AD" w:rsidRDefault="008454C7" w:rsidP="0071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7AD">
              <w:rPr>
                <w:rFonts w:ascii="Times New Roman" w:hAnsi="Times New Roman" w:cs="Times New Roman"/>
                <w:sz w:val="18"/>
                <w:szCs w:val="18"/>
              </w:rPr>
              <w:t>emirlerine samimi olarak boyun eğmesini över. Bu özellikleriyle Hz. İbrahim, bizim için güzel bir</w:t>
            </w:r>
          </w:p>
          <w:p w:rsidR="008454C7" w:rsidRPr="007D77AD" w:rsidRDefault="008454C7" w:rsidP="0071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7AD">
              <w:rPr>
                <w:rFonts w:ascii="Times New Roman" w:hAnsi="Times New Roman" w:cs="Times New Roman"/>
                <w:sz w:val="18"/>
                <w:szCs w:val="18"/>
              </w:rPr>
              <w:t>örnektir. Hz. İbrahim, Mezopotamya’nın Ur şehrinde doğmuştur. Ailesiyle birlikte Mısır’a gitmiştir.</w:t>
            </w:r>
          </w:p>
          <w:p w:rsidR="008454C7" w:rsidRPr="007D77AD" w:rsidRDefault="008454C7" w:rsidP="0071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7AD">
              <w:rPr>
                <w:rFonts w:ascii="Times New Roman" w:hAnsi="Times New Roman" w:cs="Times New Roman"/>
                <w:sz w:val="18"/>
                <w:szCs w:val="18"/>
              </w:rPr>
              <w:t>Bir süre Mısır’da kaldıktan sonra Filistin’e dönerek orada yaşamaya başlamıştır. Hanımı Hacer’den</w:t>
            </w:r>
          </w:p>
          <w:p w:rsidR="008454C7" w:rsidRPr="007D77AD" w:rsidRDefault="008454C7" w:rsidP="0071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7AD">
              <w:rPr>
                <w:rFonts w:ascii="Times New Roman" w:hAnsi="Times New Roman" w:cs="Times New Roman"/>
                <w:sz w:val="18"/>
                <w:szCs w:val="18"/>
              </w:rPr>
              <w:t>İsmail, hanımı Sârâ’dan da İshak doğmuştur. Hz. Hacer ile oğlu İsmail’i alıp Mekke’ye yerleştirmiştir. Peygamberimiz Hz. Muhammed de Mekke’de büyüyüp aile kuran Hz. İsmail’in soyundan gelmektedir.</w:t>
            </w:r>
          </w:p>
          <w:p w:rsidR="008454C7" w:rsidRPr="007D77AD" w:rsidRDefault="008454C7" w:rsidP="0071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54C7" w:rsidRPr="007D77AD" w:rsidRDefault="008454C7" w:rsidP="0071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7A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Surenin İsmi:</w:t>
            </w:r>
            <w:r w:rsidRPr="007D77AD">
              <w:rPr>
                <w:rFonts w:ascii="Times New Roman" w:hAnsi="Times New Roman" w:cs="Times New Roman"/>
                <w:sz w:val="18"/>
                <w:szCs w:val="18"/>
              </w:rPr>
              <w:t xml:space="preserve"> İbrahim suresinin 35-41. ayetlerinde Hz. İbrahim’in, ailesini Mekke’ye götürerek</w:t>
            </w:r>
          </w:p>
          <w:p w:rsidR="008454C7" w:rsidRPr="007D77AD" w:rsidRDefault="008454C7" w:rsidP="0071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7AD">
              <w:rPr>
                <w:rFonts w:ascii="Times New Roman" w:hAnsi="Times New Roman" w:cs="Times New Roman"/>
                <w:sz w:val="18"/>
                <w:szCs w:val="18"/>
              </w:rPr>
              <w:t>Allah’a emanet etmesi ve onlar için yaptığı dualardan bahsedilmektedir. Sure, ismini bu önemli olaydan almıştır.</w:t>
            </w:r>
          </w:p>
          <w:p w:rsidR="008454C7" w:rsidRPr="007D77AD" w:rsidRDefault="008454C7" w:rsidP="0071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7A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Surenin İniş Zamanı ve Konusu:</w:t>
            </w:r>
            <w:r w:rsidRPr="007D77AD">
              <w:rPr>
                <w:rFonts w:ascii="Times New Roman" w:hAnsi="Times New Roman" w:cs="Times New Roman"/>
                <w:sz w:val="18"/>
                <w:szCs w:val="18"/>
              </w:rPr>
              <w:t xml:space="preserve"> İbrahim suresi, Peygamber’imizin hicretinden önce Mekke</w:t>
            </w:r>
          </w:p>
          <w:p w:rsidR="008454C7" w:rsidRPr="007D77AD" w:rsidRDefault="008454C7" w:rsidP="0071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7AD">
              <w:rPr>
                <w:rFonts w:ascii="Times New Roman" w:hAnsi="Times New Roman" w:cs="Times New Roman"/>
                <w:sz w:val="18"/>
                <w:szCs w:val="18"/>
              </w:rPr>
              <w:t>döneminde inmiştir. Surede Allah’ın varlığı ve birliği, vahiy, peygamberler, öldükten sonra dirilme</w:t>
            </w:r>
          </w:p>
          <w:p w:rsidR="008454C7" w:rsidRPr="007D77AD" w:rsidRDefault="008454C7" w:rsidP="0071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7AD">
              <w:rPr>
                <w:rFonts w:ascii="Times New Roman" w:hAnsi="Times New Roman" w:cs="Times New Roman"/>
                <w:sz w:val="18"/>
                <w:szCs w:val="18"/>
              </w:rPr>
              <w:t>ve hesaba çekilme gibi temel inanç konuları, ana hatlarıyla ele alınmaktadır.</w:t>
            </w:r>
          </w:p>
          <w:p w:rsidR="008454C7" w:rsidRPr="007D77AD" w:rsidRDefault="008454C7" w:rsidP="0071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54C7" w:rsidRPr="007D77AD" w:rsidRDefault="008454C7" w:rsidP="0071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54C7" w:rsidRPr="007D77AD" w:rsidTr="008213DF">
        <w:trPr>
          <w:trHeight w:val="51"/>
          <w:jc w:val="center"/>
        </w:trPr>
        <w:tc>
          <w:tcPr>
            <w:tcW w:w="2693" w:type="dxa"/>
            <w:tcBorders>
              <w:bottom w:val="single" w:sz="18" w:space="0" w:color="auto"/>
            </w:tcBorders>
            <w:vAlign w:val="center"/>
          </w:tcPr>
          <w:p w:rsidR="008454C7" w:rsidRPr="00F65657" w:rsidRDefault="008454C7" w:rsidP="00F65657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Özet</w:t>
            </w:r>
          </w:p>
        </w:tc>
        <w:tc>
          <w:tcPr>
            <w:tcW w:w="7909" w:type="dxa"/>
            <w:tcBorders>
              <w:bottom w:val="single" w:sz="18" w:space="0" w:color="auto"/>
            </w:tcBorders>
            <w:vAlign w:val="center"/>
          </w:tcPr>
          <w:p w:rsidR="008454C7" w:rsidRPr="00F65657" w:rsidRDefault="008454C7" w:rsidP="00F65657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Dersin genel bir özeti öğrenciler tarafından yapılmaya çalışılacak varsa eksikler tamamlanacak.</w:t>
            </w:r>
          </w:p>
        </w:tc>
      </w:tr>
    </w:tbl>
    <w:p w:rsidR="008454C7" w:rsidRPr="00F65657" w:rsidRDefault="008454C7" w:rsidP="00F65657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BÖLÜM III</w:t>
      </w:r>
    </w:p>
    <w:tbl>
      <w:tblPr>
        <w:tblW w:w="1046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1"/>
        <w:gridCol w:w="7772"/>
      </w:tblGrid>
      <w:tr w:rsidR="008454C7" w:rsidRPr="007D77AD" w:rsidTr="008213DF">
        <w:trPr>
          <w:trHeight w:val="1682"/>
          <w:jc w:val="center"/>
        </w:trPr>
        <w:tc>
          <w:tcPr>
            <w:tcW w:w="2691" w:type="dxa"/>
            <w:tcBorders>
              <w:top w:val="single" w:sz="18" w:space="0" w:color="auto"/>
            </w:tcBorders>
          </w:tcPr>
          <w:p w:rsidR="008454C7" w:rsidRPr="00F65657" w:rsidRDefault="008454C7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454C7" w:rsidRPr="00F65657" w:rsidRDefault="008454C7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Ölçme-Değerlendirme:</w:t>
            </w:r>
          </w:p>
          <w:p w:rsidR="008454C7" w:rsidRPr="00F65657" w:rsidRDefault="008454C7" w:rsidP="00F65657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 xml:space="preserve">Bireysel öğrenme etkinliklerine yönelik Ölçme-Değerlendirme </w:t>
            </w:r>
          </w:p>
          <w:p w:rsidR="008454C7" w:rsidRPr="00F65657" w:rsidRDefault="008454C7" w:rsidP="00F65657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Grupla öğrenme etkinliklerine yönelik Ölçme-Değerlendirme</w:t>
            </w:r>
          </w:p>
        </w:tc>
        <w:tc>
          <w:tcPr>
            <w:tcW w:w="7772" w:type="dxa"/>
            <w:tcBorders>
              <w:top w:val="single" w:sz="18" w:space="0" w:color="auto"/>
            </w:tcBorders>
          </w:tcPr>
          <w:p w:rsidR="008454C7" w:rsidRPr="00F65657" w:rsidRDefault="008454C7" w:rsidP="00F65657">
            <w:pPr>
              <w:tabs>
                <w:tab w:val="left" w:pos="685"/>
              </w:tabs>
              <w:spacing w:after="0" w:line="240" w:lineRule="auto"/>
              <w:ind w:firstLine="325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Dersin amacının ne kadar gerçekleştiğini ölçmek için, hazırlık  ve dersi sunma aşamasında sorulan sorulardan bazıları yöneltilerek cevaplamaları istenecek, değerlendirilecek, yanlışlar ve eksikler tamamlanacak.</w:t>
            </w:r>
          </w:p>
          <w:p w:rsidR="008454C7" w:rsidRPr="002731D7" w:rsidRDefault="008454C7" w:rsidP="009C1725">
            <w:pPr>
              <w:numPr>
                <w:ilvl w:val="0"/>
                <w:numId w:val="3"/>
              </w:num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77AD">
              <w:rPr>
                <w:rFonts w:ascii="Times New Roman" w:hAnsi="Times New Roman" w:cs="Times New Roman"/>
                <w:sz w:val="18"/>
                <w:szCs w:val="18"/>
              </w:rPr>
              <w:t>Kur’an-ı Kerim Hz. İbrahim’i hangi özellikleriyle tanıtır?</w:t>
            </w:r>
          </w:p>
          <w:p w:rsidR="008454C7" w:rsidRPr="002731D7" w:rsidRDefault="008454C7" w:rsidP="009C1725">
            <w:pPr>
              <w:numPr>
                <w:ilvl w:val="0"/>
                <w:numId w:val="3"/>
              </w:num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77AD">
              <w:rPr>
                <w:rFonts w:ascii="Times New Roman" w:hAnsi="Times New Roman" w:cs="Times New Roman"/>
                <w:sz w:val="18"/>
                <w:szCs w:val="18"/>
              </w:rPr>
              <w:t>İbrahim suresi ismini hangi  önemli olaydan almıştır?</w:t>
            </w:r>
          </w:p>
          <w:p w:rsidR="008454C7" w:rsidRPr="002731D7" w:rsidRDefault="008454C7" w:rsidP="009C1725">
            <w:pPr>
              <w:numPr>
                <w:ilvl w:val="0"/>
                <w:numId w:val="3"/>
              </w:num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77AD">
              <w:rPr>
                <w:rFonts w:ascii="Times New Roman" w:hAnsi="Times New Roman" w:cs="Times New Roman"/>
                <w:sz w:val="18"/>
                <w:szCs w:val="18"/>
              </w:rPr>
              <w:t>İbrahim suresi ne zaman ,nerede  inmiştir ve konusu nedir?</w:t>
            </w:r>
          </w:p>
          <w:p w:rsidR="008454C7" w:rsidRPr="007D77AD" w:rsidRDefault="008454C7" w:rsidP="00273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54C7" w:rsidRPr="007D77AD" w:rsidRDefault="008454C7" w:rsidP="00273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7A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.</w:t>
            </w:r>
          </w:p>
          <w:p w:rsidR="008454C7" w:rsidRDefault="008454C7" w:rsidP="002731D7">
            <w:pPr>
              <w:tabs>
                <w:tab w:val="left" w:pos="685"/>
              </w:tabs>
              <w:spacing w:after="0" w:line="240" w:lineRule="auto"/>
              <w:ind w:left="685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8454C7" w:rsidRPr="000E1892" w:rsidRDefault="008454C7" w:rsidP="009C1725">
            <w:pPr>
              <w:tabs>
                <w:tab w:val="left" w:pos="685"/>
              </w:tabs>
              <w:spacing w:after="0" w:line="240" w:lineRule="auto"/>
              <w:ind w:left="325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8454C7" w:rsidRPr="007D77AD" w:rsidTr="008213DF">
        <w:trPr>
          <w:trHeight w:val="320"/>
          <w:jc w:val="center"/>
        </w:trPr>
        <w:tc>
          <w:tcPr>
            <w:tcW w:w="2691" w:type="dxa"/>
            <w:tcBorders>
              <w:bottom w:val="single" w:sz="18" w:space="0" w:color="auto"/>
            </w:tcBorders>
          </w:tcPr>
          <w:p w:rsidR="008454C7" w:rsidRPr="00F65657" w:rsidRDefault="008454C7" w:rsidP="00F6565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Dersin Diğer Derslerle İlişkisi</w:t>
            </w:r>
          </w:p>
        </w:tc>
        <w:tc>
          <w:tcPr>
            <w:tcW w:w="7772" w:type="dxa"/>
            <w:tcBorders>
              <w:bottom w:val="single" w:sz="18" w:space="0" w:color="auto"/>
            </w:tcBorders>
          </w:tcPr>
          <w:p w:rsidR="008454C7" w:rsidRPr="00F65657" w:rsidRDefault="008454C7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Kelimelerin düzgün telaffuzu konusunda  Türkçe öğretmeniyle işbirliği yapılacak.</w:t>
            </w:r>
          </w:p>
        </w:tc>
      </w:tr>
    </w:tbl>
    <w:p w:rsidR="008454C7" w:rsidRPr="00F65657" w:rsidRDefault="008454C7" w:rsidP="00F65657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Cs/>
          <w:sz w:val="16"/>
          <w:szCs w:val="16"/>
          <w:lang w:eastAsia="tr-TR"/>
        </w:rPr>
        <w:t xml:space="preserve">                                       </w:t>
      </w:r>
    </w:p>
    <w:p w:rsidR="008454C7" w:rsidRPr="00F65657" w:rsidRDefault="008454C7" w:rsidP="007A6E9D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  <w:r w:rsidRPr="00F65657">
        <w:rPr>
          <w:rFonts w:ascii="Times New Roman" w:hAnsi="Times New Roman" w:cs="Times New Roman"/>
          <w:b/>
          <w:sz w:val="16"/>
          <w:szCs w:val="16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8454C7" w:rsidRPr="00F65657" w:rsidRDefault="008454C7" w:rsidP="00F656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b/>
          <w:sz w:val="16"/>
          <w:szCs w:val="16"/>
          <w:lang w:eastAsia="tr-TR"/>
        </w:rPr>
        <w:t xml:space="preserve">                          </w:t>
      </w:r>
      <w:r>
        <w:rPr>
          <w:rFonts w:ascii="Times New Roman" w:hAnsi="Times New Roman" w:cs="Times New Roman"/>
          <w:lang w:eastAsia="tr-TR"/>
        </w:rPr>
        <w:t xml:space="preserve">Ümran ÖZDEMİR     </w:t>
      </w:r>
      <w:r w:rsidRPr="00F65657">
        <w:rPr>
          <w:rFonts w:ascii="Times New Roman" w:hAnsi="Times New Roman" w:cs="Times New Roman"/>
          <w:lang w:eastAsia="tr-TR"/>
        </w:rPr>
        <w:t xml:space="preserve">                                                                                                       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Uygundur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8454C7" w:rsidRPr="00F65657" w:rsidRDefault="008454C7" w:rsidP="00F65657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sz w:val="24"/>
          <w:szCs w:val="24"/>
          <w:lang w:eastAsia="tr-TR"/>
        </w:rPr>
        <w:t xml:space="preserve">        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Din Kültürü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ve Ahlâk Bilgisi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eastAsia="tr-TR"/>
        </w:rPr>
        <w:t xml:space="preserve">      Uğur ÇOPUR</w:t>
      </w:r>
    </w:p>
    <w:p w:rsidR="008454C7" w:rsidRPr="00F65657" w:rsidRDefault="008454C7" w:rsidP="00F656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</w:t>
      </w:r>
      <w:r w:rsidRPr="00F656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 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Öğretmeni</w:t>
      </w:r>
      <w:r w:rsidRPr="00F656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                     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 </w:t>
      </w:r>
      <w:r w:rsidRPr="00F65657">
        <w:rPr>
          <w:rFonts w:ascii="Times New Roman" w:hAnsi="Times New Roman" w:cs="Times New Roman"/>
          <w:b/>
          <w:lang w:eastAsia="tr-TR"/>
        </w:rPr>
        <w:t xml:space="preserve">                                                  </w:t>
      </w:r>
      <w:r w:rsidRPr="00F65657">
        <w:rPr>
          <w:rFonts w:ascii="Times New Roman" w:hAnsi="Times New Roman" w:cs="Times New Roman"/>
          <w:lang w:eastAsia="tr-TR"/>
        </w:rPr>
        <w:t>Okul Müdürü</w:t>
      </w:r>
      <w:r w:rsidRPr="00F65657">
        <w:rPr>
          <w:rFonts w:ascii="Times New Roman" w:hAnsi="Times New Roman" w:cs="Times New Roman"/>
          <w:b/>
          <w:lang w:eastAsia="tr-TR"/>
        </w:rPr>
        <w:t xml:space="preserve">                                    </w:t>
      </w:r>
    </w:p>
    <w:p w:rsidR="008454C7" w:rsidRPr="00F65657" w:rsidRDefault="008454C7" w:rsidP="00F656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8454C7" w:rsidRPr="00F65657" w:rsidRDefault="008454C7" w:rsidP="00F656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8454C7" w:rsidRDefault="008454C7"/>
    <w:sectPr w:rsidR="008454C7" w:rsidSect="007630B9">
      <w:pgSz w:w="11906" w:h="16838"/>
      <w:pgMar w:top="540" w:right="567" w:bottom="53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0E1F"/>
    <w:multiLevelType w:val="hybridMultilevel"/>
    <w:tmpl w:val="2CA4DE4C"/>
    <w:lvl w:ilvl="0" w:tplc="888287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82436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610CCC"/>
    <w:multiLevelType w:val="hybridMultilevel"/>
    <w:tmpl w:val="BECAF08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F63F72"/>
    <w:multiLevelType w:val="hybridMultilevel"/>
    <w:tmpl w:val="E306F9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AEC0BC8"/>
    <w:multiLevelType w:val="hybridMultilevel"/>
    <w:tmpl w:val="43B24EAA"/>
    <w:lvl w:ilvl="0" w:tplc="888287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1F1C67"/>
    <w:multiLevelType w:val="hybridMultilevel"/>
    <w:tmpl w:val="D0420384"/>
    <w:lvl w:ilvl="0" w:tplc="C6B0CB88">
      <w:start w:val="1"/>
      <w:numFmt w:val="decimal"/>
      <w:lvlText w:val="%1-"/>
      <w:lvlJc w:val="left"/>
      <w:pPr>
        <w:ind w:left="6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4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657"/>
    <w:rsid w:val="0005374D"/>
    <w:rsid w:val="000574E6"/>
    <w:rsid w:val="000E1892"/>
    <w:rsid w:val="002731D7"/>
    <w:rsid w:val="00300365"/>
    <w:rsid w:val="003822CC"/>
    <w:rsid w:val="00487406"/>
    <w:rsid w:val="005704E6"/>
    <w:rsid w:val="00711D70"/>
    <w:rsid w:val="007630B9"/>
    <w:rsid w:val="007800BA"/>
    <w:rsid w:val="007A6E9D"/>
    <w:rsid w:val="007D77AD"/>
    <w:rsid w:val="008213DF"/>
    <w:rsid w:val="008454C7"/>
    <w:rsid w:val="00882E7E"/>
    <w:rsid w:val="00910E14"/>
    <w:rsid w:val="00957C16"/>
    <w:rsid w:val="009C1725"/>
    <w:rsid w:val="00A27F6B"/>
    <w:rsid w:val="00CD1A8A"/>
    <w:rsid w:val="00F12733"/>
    <w:rsid w:val="00F35A03"/>
    <w:rsid w:val="00F65657"/>
    <w:rsid w:val="00F9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4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">
    <w:name w:val="Stil"/>
    <w:uiPriority w:val="99"/>
    <w:rsid w:val="0030036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D1A8A"/>
    <w:pPr>
      <w:ind w:left="720"/>
      <w:contextualSpacing/>
    </w:pPr>
  </w:style>
  <w:style w:type="character" w:customStyle="1" w:styleId="BodyTextIndentChar">
    <w:name w:val="Body Text Indent Char"/>
    <w:link w:val="BodyTextIndent"/>
    <w:uiPriority w:val="99"/>
    <w:semiHidden/>
    <w:locked/>
    <w:rsid w:val="007A6E9D"/>
    <w:rPr>
      <w:rFonts w:cs="Times New Roman"/>
      <w:sz w:val="24"/>
      <w:szCs w:val="24"/>
      <w:lang w:val="tr-TR" w:eastAsia="tr-TR" w:bidi="ar-SA"/>
    </w:rPr>
  </w:style>
  <w:style w:type="paragraph" w:styleId="BodyTextIndent">
    <w:name w:val="Body Text Indent"/>
    <w:basedOn w:val="Normal"/>
    <w:link w:val="BodyTextIndentChar1"/>
    <w:uiPriority w:val="99"/>
    <w:rsid w:val="007A6E9D"/>
    <w:pPr>
      <w:spacing w:after="0" w:line="240" w:lineRule="auto"/>
      <w:ind w:left="146" w:hanging="146"/>
    </w:pPr>
    <w:rPr>
      <w:rFonts w:ascii="Times New Roman" w:hAnsi="Times New Roman" w:cs="Times New Roman"/>
      <w:sz w:val="20"/>
      <w:szCs w:val="24"/>
      <w:lang w:eastAsia="tr-TR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81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1</Pages>
  <Words>601</Words>
  <Characters>3432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computer</cp:lastModifiedBy>
  <cp:revision>8</cp:revision>
  <dcterms:created xsi:type="dcterms:W3CDTF">2015-11-02T21:36:00Z</dcterms:created>
  <dcterms:modified xsi:type="dcterms:W3CDTF">2017-12-06T18:11:00Z</dcterms:modified>
</cp:coreProperties>
</file>